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87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陈杨</w:t>
      </w:r>
      <w:r>
        <w:t xml:space="preserve">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王蕊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7E34689"/>
    <w:rsid w:val="18CB371B"/>
    <w:rsid w:val="198310E9"/>
    <w:rsid w:val="1C2D15AF"/>
    <w:rsid w:val="1EF94F45"/>
    <w:rsid w:val="1F95732D"/>
    <w:rsid w:val="1FEC634B"/>
    <w:rsid w:val="27765CCC"/>
    <w:rsid w:val="28A45B87"/>
    <w:rsid w:val="2C177531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2017-08-28T00:56:24Z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