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1" w:firstLineChars="100"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89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  <w:lang w:eastAsia="zh-CN"/>
        </w:rPr>
        <w:t>陈杨</w:t>
      </w:r>
      <w:r>
        <w:t xml:space="preserve">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冯晓雨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8A45B87"/>
    <w:rsid w:val="2C177531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D324B77"/>
    <w:rsid w:val="5EF9133E"/>
    <w:rsid w:val="63A73B58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2017-08-28T00:48:15Z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