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666" w:rsidRDefault="00CE6666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太极集团翔凤路店防火、治安档案登记表</w:t>
      </w:r>
    </w:p>
    <w:p w:rsidR="00CE6666" w:rsidRDefault="00CE666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单位：四川太极大药房连锁有限公司翔凤路店</w:t>
      </w: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6"/>
        <w:gridCol w:w="2380"/>
        <w:gridCol w:w="2190"/>
        <w:gridCol w:w="2662"/>
      </w:tblGrid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部位名称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E6666" w:rsidRPr="00A7016B" w:rsidRDefault="00CE6666" w:rsidP="00A7016B">
            <w:pPr>
              <w:jc w:val="left"/>
              <w:rPr>
                <w:szCs w:val="21"/>
              </w:rPr>
            </w:pPr>
            <w:r w:rsidRPr="00A7016B">
              <w:rPr>
                <w:rFonts w:hint="eastAsia"/>
                <w:szCs w:val="21"/>
              </w:rPr>
              <w:t>都江堰翔凤路店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rFonts w:hint="eastAsia"/>
                <w:szCs w:val="21"/>
              </w:rPr>
              <w:t>都江堰市幸福镇翔凤路</w:t>
            </w:r>
            <w:r w:rsidRPr="00A7016B">
              <w:rPr>
                <w:szCs w:val="21"/>
              </w:rPr>
              <w:t>745</w:t>
            </w:r>
            <w:r w:rsidRPr="00A7016B">
              <w:rPr>
                <w:rFonts w:hint="eastAsia"/>
                <w:szCs w:val="21"/>
              </w:rPr>
              <w:t>号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防火负责人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E6666" w:rsidRPr="00A7016B" w:rsidRDefault="00CE6666" w:rsidP="00A7016B">
            <w:pPr>
              <w:jc w:val="left"/>
              <w:rPr>
                <w:szCs w:val="21"/>
              </w:rPr>
            </w:pPr>
            <w:r w:rsidRPr="00A7016B">
              <w:rPr>
                <w:rFonts w:hint="eastAsia"/>
                <w:szCs w:val="21"/>
              </w:rPr>
              <w:t>张艳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662" w:type="dxa"/>
            <w:shd w:val="clear" w:color="auto" w:fill="FFFFFF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szCs w:val="21"/>
              </w:rPr>
              <w:t>87270791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面积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E6666" w:rsidRPr="00A7016B" w:rsidRDefault="00CE6666" w:rsidP="00A7016B">
            <w:pPr>
              <w:jc w:val="left"/>
              <w:rPr>
                <w:szCs w:val="21"/>
              </w:rPr>
            </w:pPr>
            <w:r w:rsidRPr="00A7016B">
              <w:rPr>
                <w:szCs w:val="21"/>
              </w:rPr>
              <w:t>111</w:t>
            </w:r>
            <w:r w:rsidRPr="00A7016B">
              <w:rPr>
                <w:rFonts w:hint="eastAsia"/>
                <w:szCs w:val="21"/>
              </w:rPr>
              <w:t>平米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 w:rsidP="00A7016B">
            <w:pPr>
              <w:ind w:firstLineChars="50" w:firstLine="140"/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房屋产权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E6666" w:rsidRPr="00A7016B" w:rsidRDefault="00CE6666" w:rsidP="00A7016B">
            <w:pPr>
              <w:jc w:val="center"/>
              <w:rPr>
                <w:szCs w:val="21"/>
              </w:rPr>
            </w:pPr>
            <w:r w:rsidRPr="00A7016B">
              <w:rPr>
                <w:rFonts w:hint="eastAsia"/>
                <w:szCs w:val="21"/>
              </w:rPr>
              <w:t>租赁性质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层高及部位楼层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szCs w:val="21"/>
              </w:rPr>
              <w:t>5- 1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耐火等级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szCs w:val="21"/>
              </w:rPr>
              <w:t xml:space="preserve">         </w:t>
            </w:r>
            <w:r w:rsidRPr="00A7016B">
              <w:rPr>
                <w:rFonts w:hint="eastAsia"/>
                <w:szCs w:val="21"/>
              </w:rPr>
              <w:t>一级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营业员人数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E6666" w:rsidRPr="00A7016B" w:rsidRDefault="00CE6666" w:rsidP="00A7016B">
            <w:pPr>
              <w:jc w:val="left"/>
              <w:rPr>
                <w:szCs w:val="21"/>
              </w:rPr>
            </w:pPr>
            <w:r w:rsidRPr="00A7016B">
              <w:rPr>
                <w:szCs w:val="21"/>
              </w:rPr>
              <w:t>2</w:t>
            </w:r>
            <w:r w:rsidRPr="00A7016B">
              <w:rPr>
                <w:rFonts w:hint="eastAsia"/>
                <w:szCs w:val="21"/>
              </w:rPr>
              <w:t>人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年销售（万元）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szCs w:val="21"/>
              </w:rPr>
              <w:t>80</w:t>
            </w:r>
            <w:r w:rsidRPr="00A7016B">
              <w:rPr>
                <w:rFonts w:hint="eastAsia"/>
                <w:szCs w:val="21"/>
              </w:rPr>
              <w:t>至</w:t>
            </w:r>
            <w:r w:rsidRPr="00A7016B">
              <w:rPr>
                <w:szCs w:val="21"/>
              </w:rPr>
              <w:t>10</w:t>
            </w:r>
            <w:bookmarkStart w:id="0" w:name="_GoBack"/>
            <w:bookmarkEnd w:id="0"/>
            <w:r w:rsidRPr="00A7016B">
              <w:rPr>
                <w:szCs w:val="21"/>
              </w:rPr>
              <w:t>0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灭火器材（具）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E6666" w:rsidRPr="00A7016B" w:rsidRDefault="00CE6666" w:rsidP="00A7016B">
            <w:pPr>
              <w:jc w:val="left"/>
              <w:rPr>
                <w:szCs w:val="21"/>
              </w:rPr>
            </w:pPr>
            <w:r w:rsidRPr="00A7016B">
              <w:rPr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消火栓（个）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szCs w:val="21"/>
              </w:rPr>
              <w:t>3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水带</w:t>
            </w:r>
            <w:r w:rsidRPr="00A7016B">
              <w:rPr>
                <w:sz w:val="28"/>
                <w:szCs w:val="28"/>
              </w:rPr>
              <w:t>(</w:t>
            </w:r>
            <w:r w:rsidRPr="00A7016B">
              <w:rPr>
                <w:rFonts w:hint="eastAsia"/>
                <w:sz w:val="28"/>
                <w:szCs w:val="28"/>
              </w:rPr>
              <w:t>盘</w:t>
            </w:r>
            <w:r w:rsidRPr="00A7016B">
              <w:rPr>
                <w:sz w:val="28"/>
                <w:szCs w:val="28"/>
              </w:rPr>
              <w:t>)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E6666" w:rsidRPr="00A7016B" w:rsidRDefault="00CE6666" w:rsidP="00A7016B">
            <w:pPr>
              <w:jc w:val="left"/>
              <w:rPr>
                <w:szCs w:val="21"/>
              </w:rPr>
            </w:pPr>
            <w:r w:rsidRPr="00A7016B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水枪（支）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rFonts w:hint="eastAsia"/>
                <w:szCs w:val="21"/>
              </w:rPr>
              <w:t>无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应急照明（个）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E6666" w:rsidRPr="00A7016B" w:rsidRDefault="00CE6666" w:rsidP="00A7016B">
            <w:pPr>
              <w:jc w:val="left"/>
              <w:rPr>
                <w:szCs w:val="21"/>
              </w:rPr>
            </w:pPr>
            <w:r w:rsidRPr="00A7016B">
              <w:rPr>
                <w:szCs w:val="21"/>
              </w:rPr>
              <w:t>4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疏散标志（个）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szCs w:val="21"/>
              </w:rPr>
              <w:t>2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烟感（有、无）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E6666" w:rsidRPr="00A7016B" w:rsidRDefault="00CE6666" w:rsidP="00A7016B">
            <w:pPr>
              <w:jc w:val="left"/>
              <w:rPr>
                <w:szCs w:val="21"/>
              </w:rPr>
            </w:pPr>
            <w:r w:rsidRPr="00A7016B">
              <w:rPr>
                <w:szCs w:val="21"/>
              </w:rPr>
              <w:t xml:space="preserve">              </w:t>
            </w:r>
            <w:r w:rsidRPr="00A7016B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喷淋</w:t>
            </w:r>
            <w:r w:rsidRPr="00A7016B">
              <w:rPr>
                <w:sz w:val="28"/>
                <w:szCs w:val="28"/>
              </w:rPr>
              <w:t>(</w:t>
            </w:r>
            <w:r w:rsidRPr="00A7016B">
              <w:rPr>
                <w:rFonts w:hint="eastAsia"/>
                <w:sz w:val="28"/>
                <w:szCs w:val="28"/>
              </w:rPr>
              <w:t>有、无</w:t>
            </w:r>
            <w:r w:rsidRPr="00A7016B">
              <w:rPr>
                <w:sz w:val="28"/>
                <w:szCs w:val="28"/>
              </w:rPr>
              <w:t>)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szCs w:val="21"/>
              </w:rPr>
              <w:t xml:space="preserve">           </w:t>
            </w:r>
            <w:r w:rsidRPr="00A7016B">
              <w:rPr>
                <w:rFonts w:hint="eastAsia"/>
                <w:szCs w:val="21"/>
              </w:rPr>
              <w:t>无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防排烟（有、无）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E6666" w:rsidRPr="00A7016B" w:rsidRDefault="00CE6666" w:rsidP="00A7016B">
            <w:pPr>
              <w:jc w:val="left"/>
              <w:rPr>
                <w:szCs w:val="21"/>
              </w:rPr>
            </w:pPr>
            <w:r w:rsidRPr="00A7016B">
              <w:rPr>
                <w:szCs w:val="21"/>
              </w:rPr>
              <w:t xml:space="preserve">        </w:t>
            </w:r>
            <w:r w:rsidRPr="00A7016B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 w:rsidP="00A7016B">
            <w:pPr>
              <w:ind w:firstLineChars="50" w:firstLine="140"/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防火卷帘（门）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szCs w:val="21"/>
              </w:rPr>
              <w:t xml:space="preserve">            </w:t>
            </w:r>
            <w:r w:rsidRPr="00A7016B">
              <w:rPr>
                <w:rFonts w:hint="eastAsia"/>
                <w:szCs w:val="21"/>
              </w:rPr>
              <w:t>无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其它消防设施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szCs w:val="21"/>
              </w:rPr>
              <w:t xml:space="preserve">  </w:t>
            </w:r>
            <w:r w:rsidRPr="00A7016B">
              <w:rPr>
                <w:rFonts w:hint="eastAsia"/>
                <w:szCs w:val="21"/>
              </w:rPr>
              <w:t>无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是否消防验收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rFonts w:hint="eastAsia"/>
                <w:sz w:val="24"/>
                <w:szCs w:val="24"/>
              </w:rPr>
              <w:t>此格由保卫部填写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贵细数量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rFonts w:hint="eastAsia"/>
                <w:szCs w:val="21"/>
              </w:rPr>
              <w:t>是指入保险柜存放的品种名称及数量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保险柜（个数）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 w:rsidP="00A7016B">
            <w:pPr>
              <w:ind w:firstLineChars="100" w:firstLine="280"/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门窗数</w:t>
            </w:r>
          </w:p>
        </w:tc>
        <w:tc>
          <w:tcPr>
            <w:tcW w:w="2662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sz w:val="28"/>
                <w:szCs w:val="28"/>
              </w:rPr>
              <w:t>4</w:t>
            </w:r>
            <w:r w:rsidRPr="00A7016B">
              <w:rPr>
                <w:rFonts w:hint="eastAsia"/>
                <w:sz w:val="28"/>
                <w:szCs w:val="28"/>
              </w:rPr>
              <w:t>个</w:t>
            </w:r>
            <w:r w:rsidRPr="00A7016B">
              <w:rPr>
                <w:sz w:val="28"/>
                <w:szCs w:val="28"/>
              </w:rPr>
              <w:t>(</w:t>
            </w:r>
            <w:r w:rsidRPr="00A7016B">
              <w:rPr>
                <w:rFonts w:hint="eastAsia"/>
                <w:sz w:val="28"/>
                <w:szCs w:val="28"/>
              </w:rPr>
              <w:t>窗</w:t>
            </w:r>
            <w:r w:rsidRPr="00A7016B">
              <w:rPr>
                <w:sz w:val="28"/>
                <w:szCs w:val="28"/>
              </w:rPr>
              <w:t>)+1</w:t>
            </w:r>
            <w:r w:rsidRPr="00A7016B">
              <w:rPr>
                <w:rFonts w:hint="eastAsia"/>
                <w:sz w:val="28"/>
                <w:szCs w:val="28"/>
              </w:rPr>
              <w:t>个（门）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电脑（台数）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szCs w:val="21"/>
              </w:rPr>
              <w:t>3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 w:rsidP="00A7016B">
            <w:pPr>
              <w:ind w:firstLineChars="100" w:firstLine="280"/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电源插座（个）</w:t>
            </w:r>
          </w:p>
        </w:tc>
        <w:tc>
          <w:tcPr>
            <w:tcW w:w="2662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sz w:val="28"/>
                <w:szCs w:val="28"/>
              </w:rPr>
              <w:t>4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熬药机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CE6666" w:rsidRPr="00A7016B" w:rsidRDefault="00CE6666">
            <w:pPr>
              <w:rPr>
                <w:szCs w:val="21"/>
              </w:rPr>
            </w:pPr>
            <w:r w:rsidRPr="00A7016B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 w:rsidP="00A7016B">
            <w:pPr>
              <w:ind w:firstLineChars="150" w:firstLine="420"/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打药机</w:t>
            </w:r>
          </w:p>
        </w:tc>
        <w:tc>
          <w:tcPr>
            <w:tcW w:w="2662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sz w:val="28"/>
                <w:szCs w:val="28"/>
              </w:rPr>
              <w:t>1</w:t>
            </w:r>
          </w:p>
        </w:tc>
      </w:tr>
      <w:tr w:rsidR="00CE6666" w:rsidRPr="00A7016B" w:rsidTr="00A7016B"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有无联网报警器</w:t>
            </w:r>
          </w:p>
        </w:tc>
        <w:tc>
          <w:tcPr>
            <w:tcW w:w="2380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sz w:val="28"/>
                <w:szCs w:val="28"/>
              </w:rPr>
              <w:t xml:space="preserve">        </w:t>
            </w:r>
            <w:r w:rsidRPr="00A7016B">
              <w:rPr>
                <w:rFonts w:hint="eastAsia"/>
                <w:sz w:val="28"/>
                <w:szCs w:val="28"/>
              </w:rPr>
              <w:t>有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联网服务公司</w:t>
            </w:r>
          </w:p>
        </w:tc>
        <w:tc>
          <w:tcPr>
            <w:tcW w:w="2662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四川广德安全技术有限公司</w:t>
            </w:r>
          </w:p>
        </w:tc>
      </w:tr>
      <w:tr w:rsidR="00CE6666" w:rsidRPr="00A7016B" w:rsidTr="00A7016B">
        <w:trPr>
          <w:trHeight w:val="539"/>
        </w:trPr>
        <w:tc>
          <w:tcPr>
            <w:tcW w:w="2266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服务费</w:t>
            </w:r>
          </w:p>
        </w:tc>
        <w:tc>
          <w:tcPr>
            <w:tcW w:w="2380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4"/>
                <w:szCs w:val="24"/>
              </w:rPr>
              <w:t>此项由保卫部填写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保险额度</w:t>
            </w:r>
          </w:p>
        </w:tc>
        <w:tc>
          <w:tcPr>
            <w:tcW w:w="2662" w:type="dxa"/>
            <w:shd w:val="clear" w:color="auto" w:fill="FFFFFF"/>
          </w:tcPr>
          <w:p w:rsidR="00CE6666" w:rsidRPr="00A7016B" w:rsidRDefault="00CE6666">
            <w:pPr>
              <w:rPr>
                <w:sz w:val="28"/>
                <w:szCs w:val="28"/>
              </w:rPr>
            </w:pPr>
            <w:r w:rsidRPr="00A7016B">
              <w:rPr>
                <w:rFonts w:hint="eastAsia"/>
                <w:sz w:val="24"/>
                <w:szCs w:val="24"/>
              </w:rPr>
              <w:t>此项由保卫部填写</w:t>
            </w:r>
          </w:p>
        </w:tc>
      </w:tr>
      <w:tr w:rsidR="00CE6666" w:rsidRPr="00A7016B" w:rsidTr="00A7016B">
        <w:trPr>
          <w:trHeight w:val="658"/>
        </w:trPr>
        <w:tc>
          <w:tcPr>
            <w:tcW w:w="2266" w:type="dxa"/>
            <w:shd w:val="clear" w:color="auto" w:fill="FFFFFF"/>
          </w:tcPr>
          <w:p w:rsidR="00CE6666" w:rsidRPr="00A7016B" w:rsidRDefault="00CE6666" w:rsidP="00A7016B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消防、治安制度</w:t>
            </w:r>
          </w:p>
        </w:tc>
        <w:tc>
          <w:tcPr>
            <w:tcW w:w="2380" w:type="dxa"/>
            <w:shd w:val="clear" w:color="auto" w:fill="FFFFFF"/>
          </w:tcPr>
          <w:p w:rsidR="00CE6666" w:rsidRPr="00A7016B" w:rsidRDefault="00CE6666" w:rsidP="00A7016B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A7016B">
              <w:rPr>
                <w:sz w:val="28"/>
                <w:szCs w:val="28"/>
              </w:rPr>
              <w:t xml:space="preserve">     </w:t>
            </w:r>
            <w:r w:rsidRPr="00A7016B">
              <w:rPr>
                <w:sz w:val="24"/>
                <w:szCs w:val="24"/>
              </w:rPr>
              <w:t xml:space="preserve">   </w:t>
            </w:r>
            <w:r w:rsidRPr="00A7016B">
              <w:rPr>
                <w:rFonts w:hint="eastAsia"/>
                <w:sz w:val="24"/>
                <w:szCs w:val="24"/>
              </w:rPr>
              <w:t>有</w:t>
            </w:r>
          </w:p>
        </w:tc>
        <w:tc>
          <w:tcPr>
            <w:tcW w:w="2190" w:type="dxa"/>
            <w:shd w:val="clear" w:color="auto" w:fill="FFFFFF"/>
          </w:tcPr>
          <w:p w:rsidR="00CE6666" w:rsidRPr="00A7016B" w:rsidRDefault="00CE6666" w:rsidP="00A7016B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A7016B">
              <w:rPr>
                <w:rFonts w:hint="eastAsia"/>
                <w:sz w:val="28"/>
                <w:szCs w:val="28"/>
              </w:rPr>
              <w:t>登记台账</w:t>
            </w:r>
          </w:p>
        </w:tc>
        <w:tc>
          <w:tcPr>
            <w:tcW w:w="2662" w:type="dxa"/>
            <w:shd w:val="clear" w:color="auto" w:fill="FFFFFF"/>
          </w:tcPr>
          <w:p w:rsidR="00CE6666" w:rsidRPr="00A7016B" w:rsidRDefault="00CE6666" w:rsidP="00A7016B">
            <w:pPr>
              <w:spacing w:line="320" w:lineRule="exact"/>
              <w:jc w:val="left"/>
              <w:rPr>
                <w:sz w:val="24"/>
                <w:szCs w:val="24"/>
              </w:rPr>
            </w:pPr>
            <w:r w:rsidRPr="00A7016B">
              <w:rPr>
                <w:rFonts w:hint="eastAsia"/>
                <w:sz w:val="24"/>
                <w:szCs w:val="24"/>
              </w:rPr>
              <w:t>跟安全有关的登记台账</w:t>
            </w:r>
            <w:r w:rsidRPr="00A7016B">
              <w:rPr>
                <w:sz w:val="24"/>
                <w:szCs w:val="24"/>
              </w:rPr>
              <w:t xml:space="preserve">         </w:t>
            </w:r>
          </w:p>
          <w:p w:rsidR="00CE6666" w:rsidRPr="00A7016B" w:rsidRDefault="00CE6666" w:rsidP="00A7016B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A7016B">
              <w:rPr>
                <w:sz w:val="24"/>
                <w:szCs w:val="24"/>
              </w:rPr>
              <w:t xml:space="preserve">           </w:t>
            </w:r>
            <w:r w:rsidRPr="00A7016B">
              <w:rPr>
                <w:rFonts w:hint="eastAsia"/>
                <w:sz w:val="24"/>
                <w:szCs w:val="24"/>
              </w:rPr>
              <w:t>个</w:t>
            </w:r>
          </w:p>
        </w:tc>
      </w:tr>
    </w:tbl>
    <w:p w:rsidR="00CE6666" w:rsidRDefault="00CE6666" w:rsidP="00CB2E04">
      <w:pPr>
        <w:ind w:firstLineChars="50" w:firstLine="105"/>
        <w:sectPr w:rsidR="00CE666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E6666" w:rsidRDefault="00CE6666" w:rsidP="00573E08">
      <w:pPr>
        <w:tabs>
          <w:tab w:val="left" w:pos="735"/>
        </w:tabs>
        <w:spacing w:afterLines="34"/>
      </w:pPr>
      <w:r>
        <w:rPr>
          <w:noProof/>
        </w:rPr>
        <w:pict>
          <v:line id="_x0000_s1026" style="position:absolute;left:0;text-align:left;z-index:251658240" from="114.7pt,71.45pt" to="593.9pt,72.95pt" filled="t"/>
        </w:pict>
      </w:r>
      <w:r>
        <w:rPr>
          <w:noProof/>
        </w:rPr>
        <w:pict>
          <v:line id="_x0000_s1027" style="position:absolute;left:0;text-align:left;flip:y;z-index:251654144" from="79.4pt,343.7pt" to="663.65pt,345.2pt" filled="t"/>
        </w:pict>
      </w:r>
      <w:r>
        <w:rPr>
          <w:noProof/>
        </w:rPr>
        <w:pict>
          <v:line id="_x0000_s1028" style="position:absolute;left:0;text-align:left;z-index:251653120" from="105.65pt,298.7pt" to="106.4pt,326.45pt" filled="t"/>
        </w:pict>
      </w:r>
      <w:r>
        <w:rPr>
          <w:noProof/>
        </w:rPr>
        <w:pict>
          <v:line id="_x0000_s1029" style="position:absolute;left:0;text-align:left;flip:x;z-index:251651072" from="107.9pt,268.7pt" to="159.6pt,270.95pt" filled="t"/>
        </w:pict>
      </w:r>
      <w:r>
        <w:rPr>
          <w:noProof/>
        </w:rPr>
        <w:pict>
          <v:line id="_x0000_s1030" style="position:absolute;left:0;text-align:left;flip:x;z-index:251670528" from="194.15pt,261.95pt" to="194.9pt,322.7pt" filled="t"/>
        </w:pict>
      </w:r>
      <w:r>
        <w:rPr>
          <w:noProof/>
        </w:rPr>
        <w:pict>
          <v:line id="_x0000_s1031" style="position:absolute;left:0;text-align:left;flip:y;z-index:251668480" from="345.65pt,21.2pt" to="347.15pt,99.2pt" filled="t"/>
        </w:pict>
      </w:r>
      <w:r>
        <w:rPr>
          <w:noProof/>
        </w:rPr>
        <w:pict>
          <v:line id="_x0000_s1032" style="position:absolute;left:0;text-align:left;flip:x y;z-index:251664384" from="112.4pt,23.45pt" to="366.65pt,24.2pt" filled="t"/>
        </w:pict>
      </w:r>
      <w:r>
        <w:rPr>
          <w:rFonts w:ascii="Times New Roman" w:hAnsi="Times New Roman"/>
          <w:color w:val="C00000"/>
          <w:sz w:val="24"/>
          <w:szCs w:val="24"/>
        </w:rPr>
        <w:t>☼</w:t>
      </w:r>
      <w:r>
        <w:rPr>
          <w:sz w:val="24"/>
          <w:szCs w:val="24"/>
        </w:rPr>
        <w:t xml:space="preserve"> </w:t>
      </w:r>
      <w:r>
        <w:rPr>
          <w:rFonts w:hint="eastAsia"/>
        </w:rPr>
        <w:t>应急照明灯</w:t>
      </w:r>
      <w:r>
        <w:rPr>
          <w:szCs w:val="21"/>
        </w:rPr>
        <w:t xml:space="preserve"> </w:t>
      </w:r>
      <w:r>
        <w:rPr>
          <w:noProof/>
        </w:rPr>
        <w:pict>
          <v:line id="_x0000_s1033" style="position:absolute;left:0;text-align:left;flip:x y;z-index:251667456;mso-position-horizontal-relative:text;mso-position-vertical-relative:text" from="253.4pt,30.95pt" to="254.15pt,105.2pt" filled="t"/>
        </w:pict>
      </w:r>
      <w:r>
        <w:rPr>
          <w:noProof/>
        </w:rPr>
        <w:pict>
          <v:line id="_x0000_s1034" style="position:absolute;left:0;text-align:left;flip:x;z-index:251661312;mso-position-horizontal-relative:text;mso-position-vertical-relative:text" from="210.65pt,95.45pt" to="243.65pt,96.2pt" filled="t"/>
        </w:pict>
      </w:r>
      <w:r>
        <w:rPr>
          <w:noProof/>
        </w:rPr>
        <w:pict>
          <v:line id="_x0000_s1035" style="position:absolute;left:0;text-align:left;flip:x y;z-index:251655168;mso-position-horizontal-relative:text;mso-position-vertical-relative:text" from="591.7pt,224.45pt" to="593.15pt,325.65pt" filled="t"/>
        </w:pict>
      </w:r>
      <w:r>
        <w:rPr>
          <w:noProof/>
        </w:rPr>
        <w:pict>
          <v:line id="_x0000_s1036" style="position:absolute;left:0;text-align:left;flip:x;z-index:251652096;mso-position-horizontal-relative:text;mso-position-vertical-relative:text" from="107.9pt,215.45pt" to="109.4pt,303.95pt" filled="t"/>
        </w:pict>
      </w:r>
      <w:r>
        <w:rPr>
          <w:noProof/>
        </w:rPr>
        <w:pict>
          <v:line id="_x0000_s1037" style="position:absolute;left:0;text-align:left;z-index:251669504;mso-position-horizontal-relative:text;mso-position-vertical-relative:text" from="215.15pt,264.95pt" to="242.15pt,265pt" filled="t"/>
        </w:pict>
      </w:r>
      <w:r>
        <w:rPr>
          <w:noProof/>
        </w:rPr>
        <w:pict>
          <v:line id="_x0000_s1038" style="position:absolute;left:0;text-align:left;flip:y;z-index:251665408;mso-position-horizontal-relative:text;mso-position-vertical-relative:text" from="207.65pt,53.4pt" to="207.7pt,76.7pt" filled="t"/>
        </w:pict>
      </w:r>
      <w:r>
        <w:rPr>
          <w:noProof/>
        </w:rPr>
        <w:pict>
          <v:line id="_x0000_s1039" style="position:absolute;left:0;text-align:left;flip:x;z-index:251666432;mso-position-horizontal-relative:text;mso-position-vertical-relative:text" from="112.35pt,52.7pt" to="209.9pt,52.75pt" filled="t"/>
        </w:pict>
      </w:r>
      <w:r>
        <w:rPr>
          <w:noProof/>
        </w:rPr>
        <w:pict>
          <v:line id="_x0000_s1040" style="position:absolute;left:0;text-align:left;flip:y;z-index:251659264;mso-position-horizontal-relative:text;mso-position-vertical-relative:text" from="113.1pt,94.75pt" to="209.1pt,95.55pt" filled="t"/>
        </w:pict>
      </w: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41" type="#_x0000_t127" style="position:absolute;left:0;text-align:left;margin-left:443.1pt;margin-top:387.1pt;width:7.5pt;height:5.95pt;z-index:251648000;mso-position-horizontal-relative:text;mso-position-vertical-relative:text" fillcolor="black"/>
        </w:pict>
      </w:r>
      <w:r>
        <w:rPr>
          <w:noProof/>
        </w:rPr>
        <w:pict>
          <v:shape id="_x0000_s1042" style="position:absolute;left:0;text-align:left;margin-left:543.6pt;margin-top:359.3pt;width:14.25pt;height:16.5pt;z-index:251649024;mso-position-horizontal-relative:text;mso-position-vertical-relative:text" coordsize="285,330" path="m,75r195,l210,315r75,15l285,15,45,15r,l30,,,75xe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3" type="#_x0000_t109" style="position:absolute;left:0;text-align:left;margin-left:485.1pt;margin-top:362.35pt;width:18.75pt;height:5.95pt;z-index:251646976;mso-position-horizontal-relative:text;mso-position-vertical-relative:text" fillcolor="#e46c0a"/>
        </w:pict>
      </w:r>
      <w:r>
        <w:rPr>
          <w:noProof/>
        </w:rPr>
        <w:pict>
          <v:line id="_x0000_s1044" style="position:absolute;left:0;text-align:left;flip:y;z-index:251662336;mso-position-horizontal-relative:text;mso-position-vertical-relative:text" from="515.15pt,51.95pt" to="515.9pt,95.45pt" filled="t"/>
        </w:pict>
      </w:r>
      <w:r>
        <w:rPr>
          <w:noProof/>
        </w:rPr>
        <w:pict>
          <v:line id="_x0000_s1045" style="position:absolute;left:0;text-align:left;z-index:251663360;mso-position-horizontal-relative:text;mso-position-vertical-relative:text" from="517.4pt,51.2pt" to="594.65pt,51.25pt" filled="t"/>
        </w:pict>
      </w:r>
      <w:r>
        <w:rPr>
          <w:noProof/>
        </w:rPr>
        <w:pict>
          <v:line id="_x0000_s1046" style="position:absolute;left:0;text-align:left;flip:y;z-index:251660288;mso-position-horizontal-relative:text;mso-position-vertical-relative:text" from="573.65pt,90.2pt" to="595.4pt,90.95pt" filled="t"/>
        </w:pict>
      </w:r>
      <w:r>
        <w:rPr>
          <w:noProof/>
        </w:rPr>
        <w:pict>
          <v:line id="_x0000_s1047" style="position:absolute;left:0;text-align:left;flip:x y;z-index:251657216;mso-position-horizontal-relative:text;mso-position-vertical-relative:text" from="590.9pt,24.2pt" to="593.15pt,221.45pt" filled="t"/>
        </w:pict>
      </w:r>
      <w:r>
        <w:rPr>
          <w:noProof/>
        </w:rPr>
        <w:pict>
          <v:line id="_x0000_s1048" style="position:absolute;left:0;text-align:left;flip:x;z-index:251650048;mso-position-horizontal-relative:text;mso-position-vertical-relative:text" from="112.4pt,19pt" to="113.2pt,212.45pt" filled="t"/>
        </w:pict>
      </w:r>
      <w:r>
        <w:rPr>
          <w:noProof/>
        </w:rPr>
        <w:pict>
          <v:line id="_x0000_s1049" style="position:absolute;left:0;text-align:left;flip:y;z-index:251656192;mso-position-horizontal-relative:text;mso-position-vertical-relative:text" from="592.4pt,221.45pt" to="647.9pt,222.2pt" filled="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4.9pt;margin-top:355.5pt;width:368.05pt;height:1in;z-index:251645952;mso-position-horizontal-relative:text;mso-position-vertical-relative:text" fillcolor="#d9d9d9">
            <v:stroke dashstyle="1 1" endcap="square"/>
            <v:textbox>
              <w:txbxContent>
                <w:p w:rsidR="00CE6666" w:rsidRDefault="00CE6666">
                  <w:r>
                    <w:rPr>
                      <w:rFonts w:hint="eastAsia"/>
                    </w:rPr>
                    <w:t>图标：</w:t>
                  </w:r>
                </w:p>
                <w:p w:rsidR="00CE6666" w:rsidRDefault="00CE6666">
                  <w:pPr>
                    <w:spacing w:line="280" w:lineRule="exact"/>
                  </w:pP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消火栓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⊙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烟感探测器</w:t>
                  </w:r>
                  <w:r>
                    <w:t xml:space="preserve">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●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空调</w:t>
                  </w:r>
                </w:p>
                <w:p w:rsidR="00CE6666" w:rsidRDefault="00CE6666">
                  <w:pPr>
                    <w:spacing w:line="280" w:lineRule="exact"/>
                  </w:pPr>
                  <w:r>
                    <w:rPr>
                      <w:rFonts w:ascii="MS Gothic" w:eastAsia="MS Gothic" w:hAnsi="MS Gothic" w:cs="MS Gothic" w:hint="eastAsia"/>
                    </w:rPr>
                    <w:t>▣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灭火器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☺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摄像机</w:t>
                  </w:r>
                  <w:r>
                    <w:rPr>
                      <w:szCs w:val="21"/>
                    </w:rPr>
                    <w:t xml:space="preserve">       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rPr>
                      <w:szCs w:val="21"/>
                    </w:rPr>
                    <w:t xml:space="preserve">  </w:t>
                  </w:r>
                </w:p>
                <w:p w:rsidR="00CE6666" w:rsidRDefault="00CE6666">
                  <w:pPr>
                    <w:spacing w:line="280" w:lineRule="exact"/>
                  </w:pP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喷淋头</w:t>
                  </w:r>
                  <w:r>
                    <w:t xml:space="preserve">   </w:t>
                  </w:r>
                  <w:r w:rsidRPr="00A7016B">
                    <w:rPr>
                      <w:rFonts w:hint="eastAsia"/>
                      <w:b/>
                      <w:bCs/>
                      <w:color w:val="000000"/>
                    </w:rPr>
                    <w:t>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疏散指示标志</w:t>
                  </w:r>
                  <w:r>
                    <w:t xml:space="preserve">    </w:t>
                  </w:r>
                  <w:r w:rsidRPr="00A7016B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▤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消防疏散引导箱</w:t>
                  </w:r>
                  <w:r>
                    <w:t xml:space="preserve">               </w:t>
                  </w:r>
                  <w:r>
                    <w:rPr>
                      <w:szCs w:val="21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left:0;text-align:left;margin-left:-2pt;margin-top:-5.05pt;width:702pt;height:438.25pt;z-index:251644928;mso-position-horizontal-relative:text;mso-position-vertical-relative:text">
            <v:textbox>
              <w:txbxContent>
                <w:p w:rsidR="00CE6666" w:rsidRDefault="00CE6666">
                  <w:r>
                    <w:t xml:space="preserve">                                          </w:t>
                  </w:r>
                  <w:r>
                    <w:rPr>
                      <w:rFonts w:hint="eastAsia"/>
                      <w:b/>
                      <w:bCs/>
                      <w:sz w:val="36"/>
                      <w:szCs w:val="36"/>
                    </w:rPr>
                    <w:t>翔凤路药店消防平面图</w:t>
                  </w:r>
                  <w:r>
                    <w:t xml:space="preserve"> </w:t>
                  </w:r>
                  <w:r w:rsidRPr="00A7016B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</w:t>
                  </w:r>
                  <w:r w:rsidRPr="00A7016B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                                         </w:t>
                  </w:r>
                </w:p>
                <w:p w:rsidR="00CE6666" w:rsidRDefault="00CE6666">
                  <w:pPr>
                    <w:rPr>
                      <w:sz w:val="36"/>
                      <w:szCs w:val="36"/>
                    </w:rPr>
                  </w:pPr>
                  <w:r>
                    <w:t xml:space="preserve">                               </w:t>
                  </w:r>
                  <w:r>
                    <w:rPr>
                      <w:rFonts w:hint="eastAsia"/>
                    </w:rPr>
                    <w:t>储物间</w:t>
                  </w:r>
                  <w:r>
                    <w:t xml:space="preserve">                  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  <w:p w:rsidR="00CE6666" w:rsidRDefault="00CE6666">
                  <w:r>
                    <w:rPr>
                      <w:b/>
                      <w:bCs/>
                    </w:rPr>
                    <w:t xml:space="preserve">        </w:t>
                  </w:r>
                  <w:r>
                    <w:t xml:space="preserve">                                               </w:t>
                  </w:r>
                </w:p>
                <w:p w:rsidR="00CE6666" w:rsidRDefault="00CE6666">
                  <w:pPr>
                    <w:ind w:firstLine="420"/>
                  </w:pPr>
                  <w:r>
                    <w:t xml:space="preserve">                                         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rPr>
                      <w:szCs w:val="21"/>
                    </w:rPr>
                    <w:t xml:space="preserve"> </w:t>
                  </w:r>
                  <w:r>
                    <w:t xml:space="preserve">     </w:t>
                  </w:r>
                  <w:r>
                    <w:rPr>
                      <w:rFonts w:ascii="MS Gothic" w:eastAsia="MS Gothic" w:hAnsi="MS Gothic" w:cs="MS Gothic" w:hint="eastAsia"/>
                    </w:rPr>
                    <w:t>▣</w:t>
                  </w:r>
                  <w:r>
                    <w:t xml:space="preserve">    </w:t>
                  </w:r>
                  <w:r>
                    <w:rPr>
                      <w:rFonts w:hint="eastAsia"/>
                    </w:rPr>
                    <w:t>灭火器</w:t>
                  </w:r>
                  <w:r>
                    <w:t xml:space="preserve">  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t xml:space="preserve">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</w:p>
                <w:p w:rsidR="00CE6666" w:rsidRDefault="00CE6666">
                  <w:pPr>
                    <w:ind w:firstLine="420"/>
                  </w:pPr>
                  <w:r>
                    <w:t xml:space="preserve">          </w:t>
                  </w:r>
                </w:p>
                <w:p w:rsidR="00CE6666" w:rsidRDefault="00CE6666">
                  <w:pPr>
                    <w:ind w:firstLine="420"/>
                    <w:jc w:val="left"/>
                  </w:pPr>
                  <w:r>
                    <w:t xml:space="preserve">      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                                        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 </w:t>
                  </w:r>
                </w:p>
                <w:p w:rsidR="00CE6666" w:rsidRDefault="00CE6666">
                  <w:pPr>
                    <w:ind w:firstLine="420"/>
                    <w:jc w:val="left"/>
                  </w:pPr>
                  <w:r>
                    <w:t xml:space="preserve">                                                                                                         </w:t>
                  </w:r>
                  <w:r>
                    <w:rPr>
                      <w:rFonts w:hint="eastAsia"/>
                    </w:rPr>
                    <w:t>门</w:t>
                  </w:r>
                  <w:r>
                    <w:t xml:space="preserve">      </w:t>
                  </w:r>
                </w:p>
                <w:p w:rsidR="00CE6666" w:rsidRDefault="00CE6666">
                  <w:pPr>
                    <w:ind w:firstLine="420"/>
                    <w:jc w:val="left"/>
                  </w:pPr>
                  <w:r>
                    <w:t xml:space="preserve">                  </w:t>
                  </w:r>
                  <w:r w:rsidRPr="00A7016B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                                                </w:t>
                  </w:r>
                </w:p>
                <w:p w:rsidR="00CE6666" w:rsidRDefault="00CE6666">
                  <w:pPr>
                    <w:ind w:firstLine="420"/>
                    <w:jc w:val="left"/>
                  </w:pPr>
                  <w:r>
                    <w:t xml:space="preserve">                                                    </w:t>
                  </w:r>
                </w:p>
                <w:p w:rsidR="00CE6666" w:rsidRDefault="00CE6666">
                  <w:pPr>
                    <w:ind w:firstLine="420"/>
                    <w:jc w:val="left"/>
                  </w:pPr>
                  <w:r>
                    <w:t xml:space="preserve">                                                                       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                                                 </w:t>
                  </w:r>
                </w:p>
                <w:p w:rsidR="00CE6666" w:rsidRDefault="00CE6666">
                  <w:pPr>
                    <w:ind w:firstLine="420"/>
                    <w:jc w:val="left"/>
                  </w:pPr>
                  <w:r>
                    <w:t xml:space="preserve">                                                                                                      </w:t>
                  </w:r>
                  <w:r w:rsidRPr="00A7016B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</w:p>
                <w:p w:rsidR="00CE6666" w:rsidRDefault="00CE6666">
                  <w:pPr>
                    <w:ind w:firstLine="420"/>
                    <w:jc w:val="left"/>
                  </w:pPr>
                  <w:r>
                    <w:t xml:space="preserve">                                                                                     </w:t>
                  </w:r>
                </w:p>
                <w:p w:rsidR="00CE6666" w:rsidRDefault="00CE6666">
                  <w:r>
                    <w:t xml:space="preserve">                         </w:t>
                  </w:r>
                  <w:r>
                    <w:rPr>
                      <w:rFonts w:hint="eastAsia"/>
                    </w:rPr>
                    <w:t>卫生间</w:t>
                  </w:r>
                  <w:r>
                    <w:t xml:space="preserve">                    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rPr>
                      <w:szCs w:val="21"/>
                    </w:rPr>
                    <w:t xml:space="preserve"> </w:t>
                  </w:r>
                  <w:r>
                    <w:t xml:space="preserve">                             </w:t>
                  </w:r>
                </w:p>
                <w:p w:rsidR="00CE6666" w:rsidRDefault="00CE6666">
                  <w:pPr>
                    <w:spacing w:line="280" w:lineRule="exact"/>
                  </w:pPr>
                  <w:r>
                    <w:t xml:space="preserve">                                                                         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rPr>
                      <w:szCs w:val="21"/>
                    </w:rPr>
                    <w:t xml:space="preserve"> </w:t>
                  </w:r>
                  <w:r>
                    <w:t xml:space="preserve">               </w:t>
                  </w:r>
                  <w:r>
                    <w:rPr>
                      <w:rFonts w:hint="eastAsia"/>
                    </w:rPr>
                    <w:t>●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空调</w:t>
                  </w:r>
                </w:p>
                <w:p w:rsidR="00CE6666" w:rsidRDefault="00CE6666">
                  <w:pPr>
                    <w:ind w:firstLine="420"/>
                  </w:pPr>
                  <w:r>
                    <w:t xml:space="preserve">     </w:t>
                  </w:r>
                </w:p>
                <w:p w:rsidR="00CE6666" w:rsidRDefault="00CE6666">
                  <w:pPr>
                    <w:ind w:firstLine="420"/>
                  </w:pPr>
                  <w:r>
                    <w:t xml:space="preserve">                                                                         </w:t>
                  </w:r>
                </w:p>
                <w:p w:rsidR="00CE6666" w:rsidRDefault="00CE6666">
                  <w:pPr>
                    <w:ind w:firstLine="420"/>
                  </w:pPr>
                  <w:r>
                    <w:t xml:space="preserve">                                              </w:t>
                  </w:r>
                </w:p>
                <w:p w:rsidR="00CE6666" w:rsidRDefault="00CE6666">
                  <w:r>
                    <w:t xml:space="preserve">                                                               </w:t>
                  </w:r>
                </w:p>
                <w:p w:rsidR="00CE6666" w:rsidRDefault="00CE6666">
                  <w:pPr>
                    <w:ind w:firstLine="420"/>
                  </w:pPr>
                  <w:r>
                    <w:t xml:space="preserve">         </w:t>
                  </w:r>
                  <w:r>
                    <w:rPr>
                      <w:rFonts w:hint="eastAsia"/>
                    </w:rPr>
                    <w:t>收银台</w:t>
                  </w:r>
                </w:p>
                <w:p w:rsidR="00CE6666" w:rsidRDefault="00CE6666">
                  <w:r>
                    <w:t xml:space="preserve">                                    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               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</w:t>
                  </w:r>
                </w:p>
                <w:p w:rsidR="00CE6666" w:rsidRDefault="00CE6666">
                  <w:r>
                    <w:t xml:space="preserve">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                                                                          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                             </w:t>
                  </w:r>
                </w:p>
                <w:p w:rsidR="00CE6666" w:rsidRDefault="00CE6666">
                  <w:pPr>
                    <w:ind w:firstLine="420"/>
                  </w:pPr>
                  <w:r>
                    <w:t xml:space="preserve">                                                                                                         </w:t>
                  </w:r>
                </w:p>
                <w:p w:rsidR="00CE6666" w:rsidRDefault="00CE6666">
                  <w:pPr>
                    <w:ind w:firstLine="420"/>
                  </w:pPr>
                </w:p>
                <w:p w:rsidR="00CE6666" w:rsidRDefault="00CE6666">
                  <w:pPr>
                    <w:ind w:firstLine="420"/>
                  </w:pPr>
                  <w:r>
                    <w:t xml:space="preserve">                                                                                  </w:t>
                  </w: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rPr>
                      <w:rFonts w:hint="eastAsia"/>
                      <w:sz w:val="24"/>
                      <w:szCs w:val="24"/>
                    </w:rPr>
                    <w:t>⊙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☀</w:t>
                  </w:r>
                  <w:r>
                    <w:rPr>
                      <w:rFonts w:hint="eastAsia"/>
                      <w:sz w:val="24"/>
                      <w:szCs w:val="24"/>
                    </w:rPr>
                    <w:t>●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▣</w:t>
                  </w:r>
                  <w:r>
                    <w:rPr>
                      <w:rFonts w:hint="eastAsia"/>
                      <w:sz w:val="24"/>
                      <w:szCs w:val="24"/>
                    </w:rPr>
                    <w:t>▲</w:t>
                  </w:r>
                  <w:r w:rsidRPr="00A7016B">
                    <w:rPr>
                      <w:rFonts w:hint="eastAsia"/>
                      <w:b/>
                      <w:bCs/>
                      <w:color w:val="000000"/>
                      <w:sz w:val="24"/>
                      <w:szCs w:val="24"/>
                    </w:rPr>
                    <w:t>△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</w:t>
                  </w:r>
                  <w:r w:rsidRPr="00A7016B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☺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✲</w:t>
                  </w:r>
                  <w:r>
                    <w:rPr>
                      <w:rFonts w:ascii="MS Gothic" w:eastAsia="MS Gothic" w:hAnsi="MS Gothic" w:cs="MS Gothic" w:hint="eastAsia"/>
                    </w:rPr>
                    <w:t>▤</w:t>
                  </w:r>
                </w:p>
              </w:txbxContent>
            </v:textbox>
          </v:shape>
        </w:pict>
      </w:r>
    </w:p>
    <w:sectPr w:rsidR="00CE6666" w:rsidSect="003022A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昒? 嫛???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E70"/>
    <w:rsid w:val="00043537"/>
    <w:rsid w:val="00051B07"/>
    <w:rsid w:val="000D5118"/>
    <w:rsid w:val="0016533F"/>
    <w:rsid w:val="00300585"/>
    <w:rsid w:val="003022AE"/>
    <w:rsid w:val="00311E70"/>
    <w:rsid w:val="00545B41"/>
    <w:rsid w:val="00552C99"/>
    <w:rsid w:val="00573E08"/>
    <w:rsid w:val="006B70ED"/>
    <w:rsid w:val="00A7016B"/>
    <w:rsid w:val="00A87D18"/>
    <w:rsid w:val="00B411E7"/>
    <w:rsid w:val="00B74B4F"/>
    <w:rsid w:val="00BF262E"/>
    <w:rsid w:val="00CB2E04"/>
    <w:rsid w:val="00CC767A"/>
    <w:rsid w:val="00CE6666"/>
    <w:rsid w:val="00D741A5"/>
    <w:rsid w:val="013A5233"/>
    <w:rsid w:val="016D17A5"/>
    <w:rsid w:val="017A213E"/>
    <w:rsid w:val="01D107C3"/>
    <w:rsid w:val="02127716"/>
    <w:rsid w:val="024A0F10"/>
    <w:rsid w:val="032D2018"/>
    <w:rsid w:val="03693461"/>
    <w:rsid w:val="042E5200"/>
    <w:rsid w:val="045C64A2"/>
    <w:rsid w:val="046475F2"/>
    <w:rsid w:val="053C2991"/>
    <w:rsid w:val="06B167E3"/>
    <w:rsid w:val="070078DD"/>
    <w:rsid w:val="07010949"/>
    <w:rsid w:val="07510464"/>
    <w:rsid w:val="07F37100"/>
    <w:rsid w:val="083B1D78"/>
    <w:rsid w:val="084559E8"/>
    <w:rsid w:val="084A6C20"/>
    <w:rsid w:val="08581C6B"/>
    <w:rsid w:val="09B8180F"/>
    <w:rsid w:val="0B2D3DFE"/>
    <w:rsid w:val="0B623B94"/>
    <w:rsid w:val="0B7204ED"/>
    <w:rsid w:val="0BC265B8"/>
    <w:rsid w:val="0BCA5018"/>
    <w:rsid w:val="0BDB13A0"/>
    <w:rsid w:val="0C496C85"/>
    <w:rsid w:val="0D9D1654"/>
    <w:rsid w:val="0DDA3EE4"/>
    <w:rsid w:val="0DED5BFE"/>
    <w:rsid w:val="0E183018"/>
    <w:rsid w:val="0E4E3EB8"/>
    <w:rsid w:val="0F1B4F89"/>
    <w:rsid w:val="0F3D0350"/>
    <w:rsid w:val="0FCA4BA0"/>
    <w:rsid w:val="0FFD401B"/>
    <w:rsid w:val="10212637"/>
    <w:rsid w:val="104E71D9"/>
    <w:rsid w:val="107667B7"/>
    <w:rsid w:val="11AC3F5F"/>
    <w:rsid w:val="11FB7028"/>
    <w:rsid w:val="121A33FD"/>
    <w:rsid w:val="1272312F"/>
    <w:rsid w:val="12740F09"/>
    <w:rsid w:val="12A3450F"/>
    <w:rsid w:val="135F64A3"/>
    <w:rsid w:val="13AA6488"/>
    <w:rsid w:val="13AF6E8F"/>
    <w:rsid w:val="144E1855"/>
    <w:rsid w:val="14A245A1"/>
    <w:rsid w:val="14B22B07"/>
    <w:rsid w:val="14B72A70"/>
    <w:rsid w:val="14CF7B7C"/>
    <w:rsid w:val="15266F72"/>
    <w:rsid w:val="162D3FC6"/>
    <w:rsid w:val="16305FD7"/>
    <w:rsid w:val="16752E7B"/>
    <w:rsid w:val="16E70179"/>
    <w:rsid w:val="16E84109"/>
    <w:rsid w:val="16FF4D5F"/>
    <w:rsid w:val="17185B60"/>
    <w:rsid w:val="18EF0447"/>
    <w:rsid w:val="190218F2"/>
    <w:rsid w:val="19377172"/>
    <w:rsid w:val="19BF308A"/>
    <w:rsid w:val="1A195547"/>
    <w:rsid w:val="1A793D1A"/>
    <w:rsid w:val="1B984D07"/>
    <w:rsid w:val="1BF937BE"/>
    <w:rsid w:val="1C122CEA"/>
    <w:rsid w:val="1C6520D5"/>
    <w:rsid w:val="1C957E9F"/>
    <w:rsid w:val="1CAE20B4"/>
    <w:rsid w:val="1CB46AB0"/>
    <w:rsid w:val="1CE758E8"/>
    <w:rsid w:val="1CF23304"/>
    <w:rsid w:val="1D105057"/>
    <w:rsid w:val="1DF752E4"/>
    <w:rsid w:val="1E8136A3"/>
    <w:rsid w:val="1E832AD3"/>
    <w:rsid w:val="1E975131"/>
    <w:rsid w:val="1FAE49CA"/>
    <w:rsid w:val="201F520D"/>
    <w:rsid w:val="203B5701"/>
    <w:rsid w:val="205A181D"/>
    <w:rsid w:val="20A2018F"/>
    <w:rsid w:val="20BB0F6C"/>
    <w:rsid w:val="216974A3"/>
    <w:rsid w:val="218C3C3C"/>
    <w:rsid w:val="222404B4"/>
    <w:rsid w:val="22820B61"/>
    <w:rsid w:val="22CE4FDF"/>
    <w:rsid w:val="23ED4C2D"/>
    <w:rsid w:val="24A1228A"/>
    <w:rsid w:val="25261CAA"/>
    <w:rsid w:val="2576688A"/>
    <w:rsid w:val="258C71A8"/>
    <w:rsid w:val="26614632"/>
    <w:rsid w:val="273A3FF4"/>
    <w:rsid w:val="276006FC"/>
    <w:rsid w:val="27814ECE"/>
    <w:rsid w:val="279D220F"/>
    <w:rsid w:val="27A01E33"/>
    <w:rsid w:val="29152A4A"/>
    <w:rsid w:val="2961683E"/>
    <w:rsid w:val="296523B2"/>
    <w:rsid w:val="29795212"/>
    <w:rsid w:val="29A7271E"/>
    <w:rsid w:val="29C96165"/>
    <w:rsid w:val="29D83FC6"/>
    <w:rsid w:val="2A5078BE"/>
    <w:rsid w:val="2AAD4259"/>
    <w:rsid w:val="2BF86256"/>
    <w:rsid w:val="2C69699F"/>
    <w:rsid w:val="2C8018AC"/>
    <w:rsid w:val="2C860C1F"/>
    <w:rsid w:val="2CC66B0C"/>
    <w:rsid w:val="2CCE4A3A"/>
    <w:rsid w:val="2D167ED0"/>
    <w:rsid w:val="2D3940EF"/>
    <w:rsid w:val="2E000DF1"/>
    <w:rsid w:val="2E910692"/>
    <w:rsid w:val="2EA178A9"/>
    <w:rsid w:val="2EBB5941"/>
    <w:rsid w:val="2F0A12B6"/>
    <w:rsid w:val="2F38507C"/>
    <w:rsid w:val="2F4B71A4"/>
    <w:rsid w:val="2FD15010"/>
    <w:rsid w:val="30311E95"/>
    <w:rsid w:val="30F5473C"/>
    <w:rsid w:val="310D3245"/>
    <w:rsid w:val="31526717"/>
    <w:rsid w:val="324511FC"/>
    <w:rsid w:val="3282483A"/>
    <w:rsid w:val="32D13E98"/>
    <w:rsid w:val="32E25E4F"/>
    <w:rsid w:val="33437A14"/>
    <w:rsid w:val="33490E51"/>
    <w:rsid w:val="337D43EB"/>
    <w:rsid w:val="33C817CA"/>
    <w:rsid w:val="34AF1A06"/>
    <w:rsid w:val="34B92E70"/>
    <w:rsid w:val="34D46F0D"/>
    <w:rsid w:val="3593734F"/>
    <w:rsid w:val="35C96D7D"/>
    <w:rsid w:val="35E425C4"/>
    <w:rsid w:val="362B68F6"/>
    <w:rsid w:val="36674A99"/>
    <w:rsid w:val="36A12366"/>
    <w:rsid w:val="36AA3B6C"/>
    <w:rsid w:val="36E52310"/>
    <w:rsid w:val="36F23990"/>
    <w:rsid w:val="36F34B79"/>
    <w:rsid w:val="37292F7A"/>
    <w:rsid w:val="372B1B55"/>
    <w:rsid w:val="372E5326"/>
    <w:rsid w:val="37A71876"/>
    <w:rsid w:val="37DA6C36"/>
    <w:rsid w:val="382B42B3"/>
    <w:rsid w:val="395A1ACB"/>
    <w:rsid w:val="39631961"/>
    <w:rsid w:val="39AC1DBD"/>
    <w:rsid w:val="39F739D8"/>
    <w:rsid w:val="3A521398"/>
    <w:rsid w:val="3A7206C3"/>
    <w:rsid w:val="3A725C59"/>
    <w:rsid w:val="3ADC0863"/>
    <w:rsid w:val="3AEB1C3F"/>
    <w:rsid w:val="3B004010"/>
    <w:rsid w:val="3BA621D5"/>
    <w:rsid w:val="3BCB03A2"/>
    <w:rsid w:val="3CA0017F"/>
    <w:rsid w:val="3CA77FAA"/>
    <w:rsid w:val="3D067FE5"/>
    <w:rsid w:val="3D9C051D"/>
    <w:rsid w:val="3E22744E"/>
    <w:rsid w:val="3EEA57C7"/>
    <w:rsid w:val="3F2361BF"/>
    <w:rsid w:val="3F40244D"/>
    <w:rsid w:val="3F82304C"/>
    <w:rsid w:val="3FB23144"/>
    <w:rsid w:val="405A01C8"/>
    <w:rsid w:val="407E67CE"/>
    <w:rsid w:val="40D73443"/>
    <w:rsid w:val="41273F65"/>
    <w:rsid w:val="41E561D4"/>
    <w:rsid w:val="41FF2726"/>
    <w:rsid w:val="422A41D7"/>
    <w:rsid w:val="429F18D2"/>
    <w:rsid w:val="429F1FA2"/>
    <w:rsid w:val="42F430C3"/>
    <w:rsid w:val="4305327C"/>
    <w:rsid w:val="436D1DEB"/>
    <w:rsid w:val="43984054"/>
    <w:rsid w:val="43EF4609"/>
    <w:rsid w:val="44307C69"/>
    <w:rsid w:val="44F56B3E"/>
    <w:rsid w:val="450018FB"/>
    <w:rsid w:val="451678D7"/>
    <w:rsid w:val="454B6C3E"/>
    <w:rsid w:val="45B34401"/>
    <w:rsid w:val="466715C4"/>
    <w:rsid w:val="473E4802"/>
    <w:rsid w:val="47556E22"/>
    <w:rsid w:val="480C52A6"/>
    <w:rsid w:val="482464B8"/>
    <w:rsid w:val="482C1353"/>
    <w:rsid w:val="48903A3C"/>
    <w:rsid w:val="48DE198A"/>
    <w:rsid w:val="48FF7D69"/>
    <w:rsid w:val="49187266"/>
    <w:rsid w:val="49F13F03"/>
    <w:rsid w:val="4A11160D"/>
    <w:rsid w:val="4A737A47"/>
    <w:rsid w:val="4AFC7C6A"/>
    <w:rsid w:val="4B5E0D82"/>
    <w:rsid w:val="4B650486"/>
    <w:rsid w:val="4B974C60"/>
    <w:rsid w:val="4BD6542E"/>
    <w:rsid w:val="4C4B0E1E"/>
    <w:rsid w:val="4D6D43E7"/>
    <w:rsid w:val="4D6E3404"/>
    <w:rsid w:val="4D7F180A"/>
    <w:rsid w:val="4DA4455A"/>
    <w:rsid w:val="4E18260F"/>
    <w:rsid w:val="4E8F4BC6"/>
    <w:rsid w:val="4EC77701"/>
    <w:rsid w:val="4F0C37D7"/>
    <w:rsid w:val="4F124434"/>
    <w:rsid w:val="4F367B40"/>
    <w:rsid w:val="4F7C2FB9"/>
    <w:rsid w:val="4F99156C"/>
    <w:rsid w:val="4FF0043F"/>
    <w:rsid w:val="505271B2"/>
    <w:rsid w:val="50975114"/>
    <w:rsid w:val="50C75746"/>
    <w:rsid w:val="50E0466E"/>
    <w:rsid w:val="50E123C9"/>
    <w:rsid w:val="513E1603"/>
    <w:rsid w:val="518574A1"/>
    <w:rsid w:val="51AB263F"/>
    <w:rsid w:val="51BF7EE1"/>
    <w:rsid w:val="52110FF0"/>
    <w:rsid w:val="522D60E8"/>
    <w:rsid w:val="52576C96"/>
    <w:rsid w:val="52734CF2"/>
    <w:rsid w:val="52E93302"/>
    <w:rsid w:val="52FB2D88"/>
    <w:rsid w:val="535A60D0"/>
    <w:rsid w:val="537A25ED"/>
    <w:rsid w:val="53C5770F"/>
    <w:rsid w:val="53EC209E"/>
    <w:rsid w:val="540C2705"/>
    <w:rsid w:val="54266121"/>
    <w:rsid w:val="544354D0"/>
    <w:rsid w:val="54810621"/>
    <w:rsid w:val="54863E2B"/>
    <w:rsid w:val="54A72357"/>
    <w:rsid w:val="55157D74"/>
    <w:rsid w:val="55B13B42"/>
    <w:rsid w:val="55F116A8"/>
    <w:rsid w:val="560B14A0"/>
    <w:rsid w:val="56124A64"/>
    <w:rsid w:val="574F055A"/>
    <w:rsid w:val="579F55E1"/>
    <w:rsid w:val="57A64114"/>
    <w:rsid w:val="57CE30A7"/>
    <w:rsid w:val="57D022ED"/>
    <w:rsid w:val="581238E0"/>
    <w:rsid w:val="58523BB9"/>
    <w:rsid w:val="589F07A3"/>
    <w:rsid w:val="58BE337F"/>
    <w:rsid w:val="58C065EF"/>
    <w:rsid w:val="58CB6CAC"/>
    <w:rsid w:val="59746E2B"/>
    <w:rsid w:val="598A371D"/>
    <w:rsid w:val="59E63A8C"/>
    <w:rsid w:val="5AAA491B"/>
    <w:rsid w:val="5B4D3DA5"/>
    <w:rsid w:val="5BC3662A"/>
    <w:rsid w:val="5C033487"/>
    <w:rsid w:val="5C2B665A"/>
    <w:rsid w:val="5C7360C5"/>
    <w:rsid w:val="5CB34D75"/>
    <w:rsid w:val="5CFE3002"/>
    <w:rsid w:val="5D275482"/>
    <w:rsid w:val="5D327BEA"/>
    <w:rsid w:val="5D7D0C89"/>
    <w:rsid w:val="5DBE626D"/>
    <w:rsid w:val="5DEB6B7D"/>
    <w:rsid w:val="5EB7527A"/>
    <w:rsid w:val="5EE04DD9"/>
    <w:rsid w:val="5F0F098D"/>
    <w:rsid w:val="5F13754B"/>
    <w:rsid w:val="60297F5D"/>
    <w:rsid w:val="60531665"/>
    <w:rsid w:val="6069649A"/>
    <w:rsid w:val="606A706E"/>
    <w:rsid w:val="60BD09A6"/>
    <w:rsid w:val="61360BC7"/>
    <w:rsid w:val="616F2492"/>
    <w:rsid w:val="61B8290E"/>
    <w:rsid w:val="61C046E5"/>
    <w:rsid w:val="62666792"/>
    <w:rsid w:val="62AF324D"/>
    <w:rsid w:val="6305450A"/>
    <w:rsid w:val="63BC57B5"/>
    <w:rsid w:val="63C9017A"/>
    <w:rsid w:val="64313FC6"/>
    <w:rsid w:val="64733F9D"/>
    <w:rsid w:val="649D028A"/>
    <w:rsid w:val="64B55096"/>
    <w:rsid w:val="64F27599"/>
    <w:rsid w:val="66126668"/>
    <w:rsid w:val="66317168"/>
    <w:rsid w:val="66E428CD"/>
    <w:rsid w:val="674443A7"/>
    <w:rsid w:val="674F39A7"/>
    <w:rsid w:val="67ED0609"/>
    <w:rsid w:val="68046DC4"/>
    <w:rsid w:val="681E6F1A"/>
    <w:rsid w:val="68450054"/>
    <w:rsid w:val="68534542"/>
    <w:rsid w:val="68816449"/>
    <w:rsid w:val="689C51A0"/>
    <w:rsid w:val="69156727"/>
    <w:rsid w:val="6A126156"/>
    <w:rsid w:val="6A6B0A2B"/>
    <w:rsid w:val="6A974E25"/>
    <w:rsid w:val="6AA43813"/>
    <w:rsid w:val="6AE0533E"/>
    <w:rsid w:val="6B37640D"/>
    <w:rsid w:val="6B983D30"/>
    <w:rsid w:val="6C5E2C87"/>
    <w:rsid w:val="6C6422A2"/>
    <w:rsid w:val="6D14041B"/>
    <w:rsid w:val="6D7C2A9E"/>
    <w:rsid w:val="6D9B05DF"/>
    <w:rsid w:val="6E053D5E"/>
    <w:rsid w:val="6E7630B2"/>
    <w:rsid w:val="6E83003F"/>
    <w:rsid w:val="6F811680"/>
    <w:rsid w:val="6F9578A0"/>
    <w:rsid w:val="6F9B54C7"/>
    <w:rsid w:val="6FE8013C"/>
    <w:rsid w:val="702B728B"/>
    <w:rsid w:val="703E0A6B"/>
    <w:rsid w:val="70656BD7"/>
    <w:rsid w:val="70C73810"/>
    <w:rsid w:val="70EA29B6"/>
    <w:rsid w:val="711747D8"/>
    <w:rsid w:val="7141569A"/>
    <w:rsid w:val="714B4B76"/>
    <w:rsid w:val="7284214E"/>
    <w:rsid w:val="72D27873"/>
    <w:rsid w:val="73592806"/>
    <w:rsid w:val="738154CA"/>
    <w:rsid w:val="73A504CB"/>
    <w:rsid w:val="73C468E3"/>
    <w:rsid w:val="741B6BB6"/>
    <w:rsid w:val="74304739"/>
    <w:rsid w:val="75D72974"/>
    <w:rsid w:val="75F972DD"/>
    <w:rsid w:val="76283E29"/>
    <w:rsid w:val="767C266A"/>
    <w:rsid w:val="7717117D"/>
    <w:rsid w:val="775B0D95"/>
    <w:rsid w:val="779A382D"/>
    <w:rsid w:val="77CE24CC"/>
    <w:rsid w:val="784C62C3"/>
    <w:rsid w:val="78AE31E0"/>
    <w:rsid w:val="78BA2B12"/>
    <w:rsid w:val="7A361FDB"/>
    <w:rsid w:val="7A691C27"/>
    <w:rsid w:val="7A793581"/>
    <w:rsid w:val="7AA55AA4"/>
    <w:rsid w:val="7AEE3B9D"/>
    <w:rsid w:val="7B3E748C"/>
    <w:rsid w:val="7B9710E2"/>
    <w:rsid w:val="7C0613D2"/>
    <w:rsid w:val="7C742C43"/>
    <w:rsid w:val="7CD856E6"/>
    <w:rsid w:val="7CEC5F6D"/>
    <w:rsid w:val="7D1073F6"/>
    <w:rsid w:val="7D3053ED"/>
    <w:rsid w:val="7D33503E"/>
    <w:rsid w:val="7D337310"/>
    <w:rsid w:val="7D58394E"/>
    <w:rsid w:val="7DE36BFF"/>
    <w:rsid w:val="7E734CA1"/>
    <w:rsid w:val="7EEB58D6"/>
    <w:rsid w:val="7F2875BD"/>
    <w:rsid w:val="7F8F0967"/>
    <w:rsid w:val="7F9E0BF2"/>
    <w:rsid w:val="7FE1208D"/>
    <w:rsid w:val="7FF21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2A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022A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88</Words>
  <Characters>504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太极集团翔凤路店防火、治安档案登记表</dc:title>
  <dc:subject/>
  <dc:creator>Sky123.Org</dc:creator>
  <cp:keywords/>
  <dc:description/>
  <cp:lastModifiedBy>微软用户</cp:lastModifiedBy>
  <cp:revision>2</cp:revision>
  <dcterms:created xsi:type="dcterms:W3CDTF">2016-09-17T07:30:00Z</dcterms:created>
  <dcterms:modified xsi:type="dcterms:W3CDTF">2016-09-17T07:30:00Z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