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9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  <w:bookmarkStart w:id="0" w:name="_GoBack"/>
            <w:bookmarkEnd w:id="0"/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考评人（店长）：毛静静</w:t>
      </w:r>
      <w:r>
        <w:t xml:space="preserve">                                   </w:t>
      </w:r>
      <w:r>
        <w:rPr>
          <w:rFonts w:hint="eastAsia"/>
        </w:rPr>
        <w:t>被考评人：刘思蝶</w:t>
      </w:r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/>
    </w:p>
    <w:p>
      <w:pPr/>
    </w:p>
    <w:p>
      <w:pPr/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熟悉组织盘点的流程及当月盘点差异不超过（）；门店效期品种不超过（），店内整洁美观，重点品种陈列丰富醒目。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t xml:space="preserve">  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>
      <w:pPr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1569CF"/>
    <w:rsid w:val="002031DB"/>
    <w:rsid w:val="00341645"/>
    <w:rsid w:val="00586654"/>
    <w:rsid w:val="00EE7C21"/>
    <w:rsid w:val="010C5594"/>
    <w:rsid w:val="0623601E"/>
    <w:rsid w:val="1C2D15AF"/>
    <w:rsid w:val="1EF94F45"/>
    <w:rsid w:val="1FEC634B"/>
    <w:rsid w:val="20307DD3"/>
    <w:rsid w:val="43B15793"/>
    <w:rsid w:val="48DB4E62"/>
    <w:rsid w:val="558F6B3A"/>
    <w:rsid w:val="563A6046"/>
    <w:rsid w:val="58D02566"/>
    <w:rsid w:val="664D1632"/>
    <w:rsid w:val="6F4E7D41"/>
    <w:rsid w:val="70390867"/>
    <w:rsid w:val="734004B3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198</Words>
  <Characters>1131</Characters>
  <Lines>0</Lines>
  <Paragraphs>0</Paragraphs>
  <TotalTime>0</TotalTime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2016-06-27T07:53:00Z</dcterms:created>
  <dc:creator>Administrator</dc:creator>
  <cp:lastModifiedBy>Administrator</cp:lastModifiedBy>
  <dcterms:modified xsi:type="dcterms:W3CDTF">2016-06-28T02:25:28Z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