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124" w:rsidRDefault="00F75124">
      <w:pPr>
        <w:rPr>
          <w:b/>
          <w:bCs/>
          <w:color w:val="000000"/>
          <w:sz w:val="24"/>
        </w:rPr>
      </w:pPr>
    </w:p>
    <w:p w:rsidR="00F75124" w:rsidRDefault="00F75124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0A0"/>
      </w:tblPr>
      <w:tblGrid>
        <w:gridCol w:w="1240"/>
        <w:gridCol w:w="759"/>
        <w:gridCol w:w="5380"/>
        <w:gridCol w:w="778"/>
        <w:gridCol w:w="721"/>
      </w:tblGrid>
      <w:tr w:rsidR="00F75124" w:rsidRPr="00B00D3B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75124" w:rsidRPr="00B00D3B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Default="00F75124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75124" w:rsidRPr="00B00D3B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Default="00F75124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F75124" w:rsidRPr="00B00D3B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Default="00F75124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F75124" w:rsidRPr="00B00D3B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Default="00F75124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75124" w:rsidRPr="00B00D3B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12</w:t>
            </w:r>
          </w:p>
        </w:tc>
      </w:tr>
      <w:tr w:rsidR="00F75124" w:rsidRPr="00B00D3B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F75124" w:rsidRPr="00B00D3B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 w:rsidRPr="00B00D3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、本月个人销售完成情况对比上月下降（每下降</w:t>
            </w:r>
            <w:r w:rsidRPr="00B00D3B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1%</w:t>
            </w:r>
            <w:r w:rsidRPr="00B00D3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，扣</w:t>
            </w:r>
            <w:r w:rsidRPr="00B00D3B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 w:rsidRPr="00B00D3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分，最高扣</w:t>
            </w:r>
            <w:r w:rsidRPr="00B00D3B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 w:rsidRPr="00B00D3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F75124" w:rsidRPr="00B00D3B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2</w:t>
            </w:r>
            <w:r w:rsidRPr="00B00D3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、本月坚持晒单</w:t>
            </w:r>
            <w:r w:rsidRPr="00B00D3B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 w:rsidRPr="00B00D3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F75124" w:rsidRPr="00B00D3B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3</w:t>
            </w:r>
            <w:r w:rsidRPr="00B00D3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、双手行动按要求执行，月平均一单一品率在</w:t>
            </w:r>
            <w:r w:rsidRPr="00B00D3B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40%</w:t>
            </w:r>
            <w:r w:rsidRPr="00B00D3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14</w:t>
            </w:r>
          </w:p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75124" w:rsidRPr="00B00D3B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4</w:t>
            </w:r>
            <w:r w:rsidRPr="00B00D3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、个人黄金单品任务完成率在</w:t>
            </w:r>
            <w:r w:rsidRPr="00B00D3B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75%</w:t>
            </w:r>
            <w:r w:rsidRPr="00B00D3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F75124" w:rsidRPr="00B00D3B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5</w:t>
            </w:r>
            <w:r w:rsidRPr="00B00D3B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、员工执行力情况。</w:t>
            </w:r>
            <w:bookmarkStart w:id="0" w:name="_GoBack"/>
            <w:bookmarkEnd w:id="0"/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00D3B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F75124" w:rsidRPr="00B00D3B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75124" w:rsidRPr="00B00D3B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124" w:rsidRPr="00B00D3B" w:rsidRDefault="00F75124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80</w:t>
            </w:r>
          </w:p>
        </w:tc>
      </w:tr>
    </w:tbl>
    <w:p w:rsidR="00F75124" w:rsidRDefault="00F75124"/>
    <w:p w:rsidR="00F75124" w:rsidRDefault="00F75124"/>
    <w:p w:rsidR="00F75124" w:rsidRDefault="00F75124">
      <w:r>
        <w:rPr>
          <w:rFonts w:hint="eastAsia"/>
        </w:rPr>
        <w:t>考评人（店长）：杨琼</w:t>
      </w:r>
      <w:r>
        <w:t xml:space="preserve">                                  </w:t>
      </w:r>
      <w:r>
        <w:rPr>
          <w:rFonts w:hint="eastAsia"/>
        </w:rPr>
        <w:t>被考评人：王丽超</w:t>
      </w:r>
    </w:p>
    <w:p w:rsidR="00F75124" w:rsidRDefault="00F75124"/>
    <w:p w:rsidR="00F75124" w:rsidRDefault="00F75124"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 w:rsidR="00F75124" w:rsidRDefault="00F75124"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 w:rsidR="00F75124" w:rsidRDefault="00F75124"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 w:rsidR="00F75124" w:rsidRDefault="00F75124"/>
    <w:p w:rsidR="00F75124" w:rsidRDefault="00F75124"/>
    <w:p w:rsidR="00F75124" w:rsidRDefault="00F75124"/>
    <w:p w:rsidR="00F75124" w:rsidRDefault="00F75124"/>
    <w:p w:rsidR="00F75124" w:rsidRDefault="00F75124"/>
    <w:p w:rsidR="00F75124" w:rsidRDefault="00F75124"/>
    <w:p w:rsidR="00F75124" w:rsidRPr="009D5001" w:rsidRDefault="00F75124" w:rsidP="009D5001">
      <w:pPr>
        <w:rPr>
          <w:b/>
          <w:bCs/>
          <w:sz w:val="24"/>
        </w:rPr>
      </w:pPr>
    </w:p>
    <w:sectPr w:rsidR="00F75124" w:rsidRPr="009D5001" w:rsidSect="00D56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3B15793"/>
    <w:rsid w:val="000E612B"/>
    <w:rsid w:val="001F5F07"/>
    <w:rsid w:val="00205D5D"/>
    <w:rsid w:val="00524174"/>
    <w:rsid w:val="00674B7A"/>
    <w:rsid w:val="00942DC2"/>
    <w:rsid w:val="009D5001"/>
    <w:rsid w:val="00B00D3B"/>
    <w:rsid w:val="00D566AD"/>
    <w:rsid w:val="00E51094"/>
    <w:rsid w:val="00EF730E"/>
    <w:rsid w:val="00F75124"/>
    <w:rsid w:val="0623601E"/>
    <w:rsid w:val="08873AF9"/>
    <w:rsid w:val="0D5F7110"/>
    <w:rsid w:val="0FDF69EA"/>
    <w:rsid w:val="1579470B"/>
    <w:rsid w:val="1C2D15AF"/>
    <w:rsid w:val="1EF94F45"/>
    <w:rsid w:val="1FEC634B"/>
    <w:rsid w:val="267A6837"/>
    <w:rsid w:val="3A9721F7"/>
    <w:rsid w:val="3B6163A9"/>
    <w:rsid w:val="43B15793"/>
    <w:rsid w:val="46A074CC"/>
    <w:rsid w:val="47B54D1C"/>
    <w:rsid w:val="49AD4562"/>
    <w:rsid w:val="5A9E2491"/>
    <w:rsid w:val="5E2959DF"/>
    <w:rsid w:val="619622AB"/>
    <w:rsid w:val="68BA021A"/>
    <w:rsid w:val="6B83057E"/>
    <w:rsid w:val="70390867"/>
    <w:rsid w:val="717909E2"/>
    <w:rsid w:val="7CB30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6A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118</Words>
  <Characters>674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店员考核日常工作表</dc:title>
  <dc:subject/>
  <dc:creator>Administrator</dc:creator>
  <cp:keywords/>
  <dc:description/>
  <cp:lastModifiedBy>微软用户</cp:lastModifiedBy>
  <cp:revision>3</cp:revision>
  <dcterms:created xsi:type="dcterms:W3CDTF">2016-06-27T03:57:00Z</dcterms:created>
  <dcterms:modified xsi:type="dcterms:W3CDTF">2016-06-27T05:40:00Z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