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031" w:rsidRDefault="00AF2031">
      <w:pPr>
        <w:rPr>
          <w:b/>
          <w:bCs/>
          <w:color w:val="000000"/>
          <w:sz w:val="24"/>
        </w:rPr>
      </w:pPr>
    </w:p>
    <w:p w:rsidR="00AF2031" w:rsidRDefault="00AF2031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AF2031" w:rsidRPr="00A77D0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F2031" w:rsidRPr="00A77D0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AF2031" w:rsidRPr="00A77D0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F2031" w:rsidRPr="00A77D0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F2031" w:rsidRPr="00A77D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AF2031" w:rsidRPr="00A77D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F2031" w:rsidRPr="00A77D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F2031" w:rsidRPr="00A77D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、本月个人销售完成情况对比上月下降（每下降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1%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，扣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分，最高扣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F2031" w:rsidRPr="00A77D0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2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、本月坚持晒单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AF2031" w:rsidRPr="00A77D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3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、双手行动按要求执行，月平均一单一品率在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40%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AF2031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4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、个人黄金单品任务完成率在</w:t>
            </w: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75%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AF2031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5</w:t>
            </w:r>
            <w:r w:rsidRPr="00A77D0F"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、员工执行力情况。</w:t>
            </w:r>
            <w:bookmarkStart w:id="0" w:name="_GoBack"/>
            <w:bookmarkEnd w:id="0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F2031" w:rsidRPr="00A77D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F2031" w:rsidRPr="00A77D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87</w:t>
            </w:r>
          </w:p>
        </w:tc>
      </w:tr>
    </w:tbl>
    <w:p w:rsidR="00AF2031" w:rsidRDefault="00AF2031"/>
    <w:p w:rsidR="00AF2031" w:rsidRDefault="00AF2031"/>
    <w:p w:rsidR="00AF2031" w:rsidRDefault="00AF2031">
      <w:r>
        <w:rPr>
          <w:rFonts w:hint="eastAsia"/>
        </w:rPr>
        <w:t>考评人（店长）：</w:t>
      </w:r>
      <w:r>
        <w:t xml:space="preserve">   </w:t>
      </w:r>
      <w:r>
        <w:rPr>
          <w:rFonts w:hint="eastAsia"/>
        </w:rPr>
        <w:t>马雪</w:t>
      </w:r>
      <w:r>
        <w:t xml:space="preserve">                          </w:t>
      </w:r>
      <w:r>
        <w:rPr>
          <w:rFonts w:hint="eastAsia"/>
        </w:rPr>
        <w:t>被考评人：刘明娜</w:t>
      </w:r>
    </w:p>
    <w:p w:rsidR="00AF2031" w:rsidRDefault="00AF2031"/>
    <w:p w:rsidR="00AF2031" w:rsidRDefault="00AF2031"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 w:rsidR="00AF2031" w:rsidRDefault="00AF2031"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 w:rsidR="00AF2031" w:rsidRDefault="00AF2031"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 w:rsidR="00AF2031" w:rsidRDefault="00AF2031"/>
    <w:p w:rsidR="00AF2031" w:rsidRDefault="00AF2031"/>
    <w:p w:rsidR="00AF2031" w:rsidRDefault="00AF2031"/>
    <w:p w:rsidR="00AF2031" w:rsidRDefault="00AF2031"/>
    <w:p w:rsidR="00AF2031" w:rsidRDefault="00AF2031"/>
    <w:p w:rsidR="00AF2031" w:rsidRDefault="00AF2031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AF2031" w:rsidRPr="00A77D0F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F2031" w:rsidRPr="00A77D0F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2031" w:rsidRPr="00A77D0F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2031" w:rsidRPr="00A77D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2031" w:rsidRPr="00A77D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2031" w:rsidRPr="00A77D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F2031" w:rsidRPr="00A77D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</w:rPr>
              <w:t>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F2031" w:rsidRPr="00A77D0F">
        <w:trPr>
          <w:trHeight w:val="4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</w:rPr>
              <w:t>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F2031" w:rsidRPr="00A77D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F2031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</w:rPr>
              <w:t>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F2031" w:rsidRPr="00A77D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eastAsia="仿宋" w:hAnsi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ascii="宋体" w:hAnsi="宋体" w:cs="宋体" w:hint="eastAsia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F2031" w:rsidRPr="00A77D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F2031" w:rsidRPr="00A77D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Default="00AF2031">
            <w:pPr>
              <w:widowControl/>
              <w:jc w:val="left"/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A77D0F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031" w:rsidRPr="00A77D0F" w:rsidRDefault="00AF2031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AF2031" w:rsidRDefault="00AF2031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AF2031" w:rsidRDefault="00AF2031">
      <w:pPr>
        <w:rPr>
          <w:b/>
          <w:bCs/>
          <w:sz w:val="24"/>
        </w:rPr>
      </w:pPr>
    </w:p>
    <w:p w:rsidR="00AF2031" w:rsidRDefault="00AF2031">
      <w:pPr>
        <w:rPr>
          <w:b/>
          <w:bCs/>
          <w:sz w:val="24"/>
        </w:rPr>
      </w:pPr>
    </w:p>
    <w:p w:rsidR="00AF2031" w:rsidRDefault="00AF2031">
      <w:pPr>
        <w:jc w:val="left"/>
      </w:pPr>
      <w:r>
        <w:rPr>
          <w:rFonts w:hint="eastAsia"/>
        </w:rPr>
        <w:t>考评人（片区主管）：</w:t>
      </w:r>
      <w:r>
        <w:t xml:space="preserve">                                   </w:t>
      </w:r>
      <w:r>
        <w:rPr>
          <w:rFonts w:hint="eastAsia"/>
        </w:rPr>
        <w:t>被考评人（店长）：</w:t>
      </w:r>
    </w:p>
    <w:p w:rsidR="00AF2031" w:rsidRDefault="00AF2031">
      <w:pPr>
        <w:jc w:val="left"/>
      </w:pPr>
    </w:p>
    <w:p w:rsidR="00AF2031" w:rsidRDefault="00AF2031"/>
    <w:p w:rsidR="00AF2031" w:rsidRDefault="00AF2031"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 w:rsidR="00AF2031" w:rsidRDefault="00AF2031"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 w:rsidR="00AF2031" w:rsidRDefault="00AF2031"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 w:rsidR="00AF2031" w:rsidRDefault="00AF2031"/>
    <w:sectPr w:rsidR="00AF2031" w:rsidSect="00EE7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3B15793"/>
    <w:rsid w:val="001761B2"/>
    <w:rsid w:val="00413A96"/>
    <w:rsid w:val="00541B38"/>
    <w:rsid w:val="00A77D0F"/>
    <w:rsid w:val="00AF2031"/>
    <w:rsid w:val="00CC79DC"/>
    <w:rsid w:val="00D0151A"/>
    <w:rsid w:val="00EE78D2"/>
    <w:rsid w:val="00F65F5C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70390867"/>
    <w:rsid w:val="717909E2"/>
    <w:rsid w:val="7CB30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D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227</Words>
  <Characters>1296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2016-01-04T03:35:00Z</dcterms:created>
  <dcterms:modified xsi:type="dcterms:W3CDTF">2016-06-27T03:38:00Z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